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049" w:rsidRPr="00BD5A14" w:rsidRDefault="007B4049" w:rsidP="003B0F12">
      <w:pPr>
        <w:spacing w:line="360" w:lineRule="auto"/>
        <w:rPr>
          <w:rFonts w:ascii="Arial" w:hAnsi="Arial" w:cs="Arial"/>
          <w:b/>
          <w:sz w:val="26"/>
          <w:szCs w:val="26"/>
        </w:rPr>
      </w:pPr>
      <w:r w:rsidRPr="00BD5A14">
        <w:rPr>
          <w:rFonts w:ascii="Arial" w:hAnsi="Arial" w:cs="Arial"/>
          <w:b/>
          <w:sz w:val="26"/>
          <w:szCs w:val="26"/>
        </w:rPr>
        <w:t>Question 4</w:t>
      </w:r>
      <w:r>
        <w:rPr>
          <w:rFonts w:ascii="Arial" w:hAnsi="Arial" w:cs="Arial"/>
          <w:b/>
          <w:sz w:val="26"/>
          <w:szCs w:val="26"/>
        </w:rPr>
        <w:t>:</w:t>
      </w:r>
    </w:p>
    <w:p w:rsidR="007B4049" w:rsidRPr="00204508" w:rsidRDefault="007B4049" w:rsidP="003B0F12">
      <w:pPr>
        <w:spacing w:line="360" w:lineRule="auto"/>
        <w:rPr>
          <w:rFonts w:ascii="Arial" w:hAnsi="Arial" w:cs="Arial"/>
          <w:i/>
        </w:rPr>
      </w:pPr>
      <w:r w:rsidRPr="00204508">
        <w:rPr>
          <w:rFonts w:ascii="Arial" w:hAnsi="Arial" w:cs="Arial"/>
          <w:i/>
        </w:rPr>
        <w:t>What kind of system was Rocco implementing when he posted threatening notices, and what effect did this have on employees’ behaviour?</w:t>
      </w:r>
    </w:p>
    <w:p w:rsidR="007B4049" w:rsidRDefault="007B4049" w:rsidP="003B0F12">
      <w:pPr>
        <w:spacing w:line="360" w:lineRule="auto"/>
        <w:rPr>
          <w:rFonts w:ascii="Arial" w:hAnsi="Arial" w:cs="Arial"/>
        </w:rPr>
      </w:pPr>
      <w:r w:rsidRPr="00C416BE">
        <w:rPr>
          <w:rFonts w:ascii="Arial" w:hAnsi="Arial" w:cs="Arial"/>
          <w:b/>
        </w:rPr>
        <w:t xml:space="preserve">Punishment </w:t>
      </w:r>
      <w:r w:rsidRPr="00C416BE">
        <w:rPr>
          <w:rFonts w:ascii="Arial" w:hAnsi="Arial" w:cs="Arial"/>
          <w:b/>
          <w:lang w:eastAsia="zh-CN"/>
        </w:rPr>
        <w:t>s</w:t>
      </w:r>
      <w:r w:rsidRPr="00C416BE">
        <w:rPr>
          <w:rFonts w:ascii="Arial" w:hAnsi="Arial" w:cs="Arial"/>
          <w:b/>
        </w:rPr>
        <w:t>ystem</w:t>
      </w:r>
      <w:r w:rsidRPr="003B0F12">
        <w:rPr>
          <w:rFonts w:ascii="Arial" w:hAnsi="Arial" w:cs="Arial"/>
        </w:rPr>
        <w:t xml:space="preserve"> was implemented by </w:t>
      </w:r>
      <w:r w:rsidRPr="00F1401A">
        <w:rPr>
          <w:rFonts w:ascii="Arial" w:hAnsi="Arial" w:cs="Arial"/>
          <w:i/>
        </w:rPr>
        <w:t>Rocco</w:t>
      </w:r>
      <w:r w:rsidRPr="003B0F12">
        <w:rPr>
          <w:rFonts w:ascii="Arial" w:hAnsi="Arial" w:cs="Arial"/>
        </w:rPr>
        <w:t xml:space="preserve"> in attempt to solve the problem on hand. However, it resulted in a great failure because the right approach was not taken towards solving the root cause. Instead of encouraging positive activities and behaviours, punishments </w:t>
      </w:r>
      <w:r>
        <w:rPr>
          <w:rFonts w:ascii="Arial" w:hAnsi="Arial" w:cs="Arial"/>
          <w:lang w:eastAsia="zh-CN"/>
        </w:rPr>
        <w:t xml:space="preserve">and </w:t>
      </w:r>
      <w:r w:rsidRPr="006253F8">
        <w:rPr>
          <w:rFonts w:ascii="Arial" w:hAnsi="Arial" w:cs="Arial"/>
          <w:b/>
          <w:lang w:eastAsia="zh-CN"/>
        </w:rPr>
        <w:t>negative reinforcements</w:t>
      </w:r>
      <w:r>
        <w:rPr>
          <w:rFonts w:ascii="Arial" w:hAnsi="Arial" w:cs="Arial"/>
          <w:lang w:eastAsia="zh-CN"/>
        </w:rPr>
        <w:t xml:space="preserve"> </w:t>
      </w:r>
      <w:r w:rsidRPr="003B0F12">
        <w:rPr>
          <w:rFonts w:ascii="Arial" w:hAnsi="Arial" w:cs="Arial"/>
        </w:rPr>
        <w:t xml:space="preserve">were implemented in attempt to resolve the theft problem that was in place at </w:t>
      </w:r>
      <w:r w:rsidRPr="00310BA3">
        <w:rPr>
          <w:rFonts w:ascii="Arial" w:hAnsi="Arial" w:cs="Arial"/>
          <w:i/>
        </w:rPr>
        <w:t>Club Chaos</w:t>
      </w:r>
      <w:r w:rsidRPr="003B0F12">
        <w:rPr>
          <w:rFonts w:ascii="Arial" w:hAnsi="Arial" w:cs="Arial"/>
        </w:rPr>
        <w:t xml:space="preserve">. </w:t>
      </w:r>
    </w:p>
    <w:p w:rsidR="007B4049" w:rsidRDefault="007B4049" w:rsidP="003B0F12">
      <w:pPr>
        <w:spacing w:line="360" w:lineRule="auto"/>
        <w:rPr>
          <w:rFonts w:ascii="Arial" w:hAnsi="Arial" w:cs="Arial"/>
          <w:lang w:eastAsia="zh-CN"/>
        </w:rPr>
      </w:pPr>
      <w:r>
        <w:rPr>
          <w:rFonts w:ascii="Arial" w:hAnsi="Arial" w:cs="Arial"/>
          <w:lang w:eastAsia="zh-CN"/>
        </w:rPr>
        <w:t>I</w:t>
      </w:r>
      <w:r>
        <w:rPr>
          <w:rFonts w:ascii="Arial" w:hAnsi="Arial" w:cs="Arial"/>
        </w:rPr>
        <w:t xml:space="preserve">n attempt to </w:t>
      </w:r>
      <w:r>
        <w:rPr>
          <w:rFonts w:ascii="Arial" w:hAnsi="Arial" w:cs="Arial"/>
          <w:lang w:eastAsia="zh-CN"/>
        </w:rPr>
        <w:t>prevent</w:t>
      </w:r>
      <w:r>
        <w:rPr>
          <w:rFonts w:ascii="Arial" w:hAnsi="Arial" w:cs="Arial"/>
        </w:rPr>
        <w:t xml:space="preserve"> stealing of company property</w:t>
      </w:r>
      <w:r>
        <w:rPr>
          <w:rFonts w:ascii="Arial" w:hAnsi="Arial" w:cs="Arial"/>
          <w:lang w:eastAsia="zh-CN"/>
        </w:rPr>
        <w:t xml:space="preserve"> in the future, negative push factors were employed into the working environment. Such as posting t</w:t>
      </w:r>
      <w:r>
        <w:rPr>
          <w:rFonts w:ascii="Arial" w:hAnsi="Arial" w:cs="Arial"/>
        </w:rPr>
        <w:t>hreatening</w:t>
      </w:r>
      <w:r w:rsidRPr="003B0F12">
        <w:rPr>
          <w:rFonts w:ascii="Arial" w:hAnsi="Arial" w:cs="Arial"/>
        </w:rPr>
        <w:t xml:space="preserve"> notices in the working area</w:t>
      </w:r>
      <w:r>
        <w:rPr>
          <w:rFonts w:ascii="Arial" w:hAnsi="Arial" w:cs="Arial"/>
        </w:rPr>
        <w:t>s</w:t>
      </w:r>
      <w:r>
        <w:rPr>
          <w:rFonts w:ascii="Arial" w:hAnsi="Arial" w:cs="Arial"/>
          <w:lang w:eastAsia="zh-CN"/>
        </w:rPr>
        <w:t xml:space="preserve"> for all employees to see the level of seriousness of the matter, however, this could also negatively affect the level of level of trust and morality between the employees and the management team. </w:t>
      </w:r>
    </w:p>
    <w:p w:rsidR="007B4049" w:rsidRDefault="007B4049" w:rsidP="003B0F12">
      <w:pPr>
        <w:spacing w:line="360" w:lineRule="auto"/>
        <w:rPr>
          <w:rFonts w:ascii="Arial" w:hAnsi="Arial" w:cs="Arial"/>
          <w:lang w:eastAsia="zh-CN"/>
        </w:rPr>
      </w:pPr>
      <w:r>
        <w:rPr>
          <w:rFonts w:ascii="Arial" w:hAnsi="Arial" w:cs="Arial"/>
          <w:lang w:eastAsia="zh-CN"/>
        </w:rPr>
        <w:t xml:space="preserve">In result of the decrease in morality, this action also decreased the level of motivation   Thus, not only none of the systems and strategies that Rocco implemented had any success, it also brought up other issues to the working environment for the remaining employees. </w:t>
      </w:r>
    </w:p>
    <w:p w:rsidR="007B4049" w:rsidRDefault="007B4049" w:rsidP="003B0F12">
      <w:pPr>
        <w:spacing w:line="360" w:lineRule="auto"/>
        <w:rPr>
          <w:rFonts w:ascii="Arial" w:hAnsi="Arial" w:cs="Arial"/>
          <w:lang w:eastAsia="zh-CN"/>
        </w:rPr>
      </w:pPr>
      <w:r>
        <w:rPr>
          <w:rFonts w:ascii="Arial" w:hAnsi="Arial" w:cs="Arial"/>
          <w:lang w:eastAsia="zh-CN"/>
        </w:rPr>
        <w:t xml:space="preserve">Instead of applying negative reinforcements into the workplace directly, the management team and Rocco should have taken actions towards enhancing security for the working environment and the business’ properties. This can be done in numerous ways, such as give warnings to those are seen with company property outside of work, or have management to consult those who seem to be suspicious when working with very little supervision. This would result in punishing only those who are involved in the theft problem, and also help to increase employee morality by eliminating employees that has a potential of causing negative effects on others. </w:t>
      </w:r>
    </w:p>
    <w:p w:rsidR="007B4049" w:rsidRDefault="007B4049" w:rsidP="00933238">
      <w:pPr>
        <w:spacing w:line="360" w:lineRule="auto"/>
        <w:rPr>
          <w:rFonts w:ascii="Arial" w:hAnsi="Arial" w:cs="Arial"/>
          <w:lang w:eastAsia="zh-CN"/>
        </w:rPr>
      </w:pPr>
      <w:r>
        <w:rPr>
          <w:rFonts w:ascii="Arial" w:hAnsi="Arial" w:cs="Arial"/>
          <w:lang w:eastAsia="zh-CN"/>
        </w:rPr>
        <w:t>Eventually, this will help to restore the level of morality among the employees, and it will also lead to better employee behaviour, such as motivational working environment will be restored in time for employees to work harder towards deadlines. Also, a higher level of trust between the remaining employees will be developed with the management team after the process of eliminating the employees opposes a threat to the internal system is complete, because they will appreciate the management’s effort in making a fair and proper environment for everyone to work in.</w:t>
      </w:r>
    </w:p>
    <w:p w:rsidR="007B4049" w:rsidRPr="00EC3548" w:rsidRDefault="007B4049" w:rsidP="00933238">
      <w:pPr>
        <w:spacing w:line="360" w:lineRule="auto"/>
        <w:rPr>
          <w:rFonts w:ascii="Arial" w:hAnsi="Arial" w:cs="Arial"/>
          <w:lang w:eastAsia="zh-CN"/>
        </w:rPr>
      </w:pPr>
      <w:r>
        <w:rPr>
          <w:rFonts w:ascii="Arial" w:hAnsi="Arial" w:cs="Arial"/>
          <w:lang w:eastAsia="zh-CN"/>
        </w:rPr>
        <w:br w:type="page"/>
      </w:r>
      <w:r w:rsidRPr="00933238">
        <w:rPr>
          <w:rFonts w:ascii="Arial" w:hAnsi="Arial" w:cs="Arial"/>
          <w:b/>
          <w:sz w:val="26"/>
          <w:szCs w:val="26"/>
        </w:rPr>
        <w:t>Question 5:</w:t>
      </w:r>
    </w:p>
    <w:p w:rsidR="007B4049" w:rsidRDefault="007B4049" w:rsidP="00933238">
      <w:pPr>
        <w:spacing w:line="360" w:lineRule="auto"/>
        <w:rPr>
          <w:rFonts w:ascii="Arial" w:hAnsi="Arial" w:cs="Arial"/>
          <w:i/>
          <w:lang w:eastAsia="zh-CN"/>
        </w:rPr>
      </w:pPr>
      <w:r w:rsidRPr="00B041BE">
        <w:rPr>
          <w:rFonts w:ascii="Arial" w:hAnsi="Arial" w:cs="Arial"/>
          <w:i/>
          <w:lang w:eastAsia="zh-CN"/>
        </w:rPr>
        <w:t>How might operant learning theory principles be used to increase desirable behaviours and eliminate undesirable behaviours? Be specific in terms of the relevant behaviours you would try to increase and decrease.</w:t>
      </w:r>
    </w:p>
    <w:p w:rsidR="007B4049" w:rsidRPr="00AE6CCF" w:rsidRDefault="007B4049" w:rsidP="00933238">
      <w:pPr>
        <w:spacing w:line="360" w:lineRule="auto"/>
        <w:rPr>
          <w:rFonts w:ascii="Arial" w:hAnsi="Arial" w:cs="Arial"/>
          <w:lang w:eastAsia="zh-CN"/>
        </w:rPr>
      </w:pPr>
    </w:p>
    <w:sectPr w:rsidR="007B4049" w:rsidRPr="00AE6CCF" w:rsidSect="006F406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04584"/>
    <w:multiLevelType w:val="hybridMultilevel"/>
    <w:tmpl w:val="3948FD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9344255"/>
    <w:multiLevelType w:val="hybridMultilevel"/>
    <w:tmpl w:val="E748576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308D"/>
    <w:rsid w:val="00007E2C"/>
    <w:rsid w:val="000157D5"/>
    <w:rsid w:val="000166A1"/>
    <w:rsid w:val="00052E23"/>
    <w:rsid w:val="0008077A"/>
    <w:rsid w:val="00094869"/>
    <w:rsid w:val="000A1D56"/>
    <w:rsid w:val="000E5BE8"/>
    <w:rsid w:val="000F7EE8"/>
    <w:rsid w:val="0012287B"/>
    <w:rsid w:val="0014609D"/>
    <w:rsid w:val="00147766"/>
    <w:rsid w:val="001502A3"/>
    <w:rsid w:val="0016567F"/>
    <w:rsid w:val="00175696"/>
    <w:rsid w:val="00194A80"/>
    <w:rsid w:val="001A0253"/>
    <w:rsid w:val="001B4B1D"/>
    <w:rsid w:val="001C6AB8"/>
    <w:rsid w:val="001D4A90"/>
    <w:rsid w:val="001D5B73"/>
    <w:rsid w:val="001D5B78"/>
    <w:rsid w:val="001E3B96"/>
    <w:rsid w:val="001F2C07"/>
    <w:rsid w:val="00204508"/>
    <w:rsid w:val="00204AB6"/>
    <w:rsid w:val="00213545"/>
    <w:rsid w:val="00217320"/>
    <w:rsid w:val="00221571"/>
    <w:rsid w:val="00223C54"/>
    <w:rsid w:val="002427FF"/>
    <w:rsid w:val="00253044"/>
    <w:rsid w:val="00263B6B"/>
    <w:rsid w:val="00265260"/>
    <w:rsid w:val="0027351C"/>
    <w:rsid w:val="00280E7B"/>
    <w:rsid w:val="00287839"/>
    <w:rsid w:val="00287A2E"/>
    <w:rsid w:val="002B4A10"/>
    <w:rsid w:val="002D4DFD"/>
    <w:rsid w:val="002E4A58"/>
    <w:rsid w:val="002F04B0"/>
    <w:rsid w:val="002F38E4"/>
    <w:rsid w:val="00310BA3"/>
    <w:rsid w:val="00312798"/>
    <w:rsid w:val="00315EA5"/>
    <w:rsid w:val="00332487"/>
    <w:rsid w:val="00340D7D"/>
    <w:rsid w:val="0035043C"/>
    <w:rsid w:val="00355229"/>
    <w:rsid w:val="00355B91"/>
    <w:rsid w:val="0038480C"/>
    <w:rsid w:val="003A7EC3"/>
    <w:rsid w:val="003B0F12"/>
    <w:rsid w:val="003D629F"/>
    <w:rsid w:val="003E069F"/>
    <w:rsid w:val="003E2A37"/>
    <w:rsid w:val="003E47D3"/>
    <w:rsid w:val="0040602F"/>
    <w:rsid w:val="00430455"/>
    <w:rsid w:val="00443DCB"/>
    <w:rsid w:val="00455ADB"/>
    <w:rsid w:val="00460A66"/>
    <w:rsid w:val="004671C6"/>
    <w:rsid w:val="00474C56"/>
    <w:rsid w:val="00481882"/>
    <w:rsid w:val="004A05C3"/>
    <w:rsid w:val="004D5188"/>
    <w:rsid w:val="004D5C17"/>
    <w:rsid w:val="004E0213"/>
    <w:rsid w:val="004F153C"/>
    <w:rsid w:val="004F236D"/>
    <w:rsid w:val="00503293"/>
    <w:rsid w:val="00540635"/>
    <w:rsid w:val="0054507A"/>
    <w:rsid w:val="0054569E"/>
    <w:rsid w:val="00552645"/>
    <w:rsid w:val="00554B50"/>
    <w:rsid w:val="005601F4"/>
    <w:rsid w:val="0057209F"/>
    <w:rsid w:val="00574F5B"/>
    <w:rsid w:val="00576BF7"/>
    <w:rsid w:val="0058379A"/>
    <w:rsid w:val="00590B10"/>
    <w:rsid w:val="005B2A71"/>
    <w:rsid w:val="005B55F7"/>
    <w:rsid w:val="005B5CE1"/>
    <w:rsid w:val="005C2DF6"/>
    <w:rsid w:val="005C698F"/>
    <w:rsid w:val="005D6352"/>
    <w:rsid w:val="005D75D1"/>
    <w:rsid w:val="005E7368"/>
    <w:rsid w:val="005F3DE1"/>
    <w:rsid w:val="006059DE"/>
    <w:rsid w:val="006231BF"/>
    <w:rsid w:val="006253F8"/>
    <w:rsid w:val="00630C7D"/>
    <w:rsid w:val="00636ADD"/>
    <w:rsid w:val="00637647"/>
    <w:rsid w:val="00642212"/>
    <w:rsid w:val="006573F1"/>
    <w:rsid w:val="00665B49"/>
    <w:rsid w:val="00671FAD"/>
    <w:rsid w:val="00675BD7"/>
    <w:rsid w:val="0068301D"/>
    <w:rsid w:val="00687B36"/>
    <w:rsid w:val="00691512"/>
    <w:rsid w:val="006B3D7D"/>
    <w:rsid w:val="006C6561"/>
    <w:rsid w:val="006F1646"/>
    <w:rsid w:val="006F4067"/>
    <w:rsid w:val="00701FB6"/>
    <w:rsid w:val="00712B72"/>
    <w:rsid w:val="00724C25"/>
    <w:rsid w:val="007444C2"/>
    <w:rsid w:val="00753B31"/>
    <w:rsid w:val="0076222A"/>
    <w:rsid w:val="00762D37"/>
    <w:rsid w:val="00763966"/>
    <w:rsid w:val="00773932"/>
    <w:rsid w:val="00776909"/>
    <w:rsid w:val="0078233A"/>
    <w:rsid w:val="00795DD1"/>
    <w:rsid w:val="007A1820"/>
    <w:rsid w:val="007A4AB8"/>
    <w:rsid w:val="007A7B7E"/>
    <w:rsid w:val="007B3502"/>
    <w:rsid w:val="007B4049"/>
    <w:rsid w:val="007C0EF2"/>
    <w:rsid w:val="007C6783"/>
    <w:rsid w:val="007E6AB9"/>
    <w:rsid w:val="00803FDB"/>
    <w:rsid w:val="00804683"/>
    <w:rsid w:val="0081539A"/>
    <w:rsid w:val="0083103F"/>
    <w:rsid w:val="00833A4F"/>
    <w:rsid w:val="008343D4"/>
    <w:rsid w:val="00860318"/>
    <w:rsid w:val="00874718"/>
    <w:rsid w:val="00883CCD"/>
    <w:rsid w:val="008960C4"/>
    <w:rsid w:val="008E0F74"/>
    <w:rsid w:val="0091608A"/>
    <w:rsid w:val="009174EF"/>
    <w:rsid w:val="00924433"/>
    <w:rsid w:val="00933238"/>
    <w:rsid w:val="009342B8"/>
    <w:rsid w:val="0093513C"/>
    <w:rsid w:val="00937A03"/>
    <w:rsid w:val="00941137"/>
    <w:rsid w:val="00984F32"/>
    <w:rsid w:val="009865E2"/>
    <w:rsid w:val="00991C8C"/>
    <w:rsid w:val="0099308D"/>
    <w:rsid w:val="009B7385"/>
    <w:rsid w:val="009C396E"/>
    <w:rsid w:val="009D0F62"/>
    <w:rsid w:val="009D2BBB"/>
    <w:rsid w:val="009D2FAF"/>
    <w:rsid w:val="009E2412"/>
    <w:rsid w:val="009E647E"/>
    <w:rsid w:val="009F6DCF"/>
    <w:rsid w:val="00A05F7D"/>
    <w:rsid w:val="00A17CBA"/>
    <w:rsid w:val="00A3138E"/>
    <w:rsid w:val="00A40C7A"/>
    <w:rsid w:val="00A43005"/>
    <w:rsid w:val="00A47D09"/>
    <w:rsid w:val="00A5114B"/>
    <w:rsid w:val="00A61A34"/>
    <w:rsid w:val="00A92EA9"/>
    <w:rsid w:val="00AA088D"/>
    <w:rsid w:val="00AB2EAA"/>
    <w:rsid w:val="00AB5800"/>
    <w:rsid w:val="00AC11DB"/>
    <w:rsid w:val="00AD2AC4"/>
    <w:rsid w:val="00AE6CCF"/>
    <w:rsid w:val="00B01D39"/>
    <w:rsid w:val="00B03016"/>
    <w:rsid w:val="00B041BE"/>
    <w:rsid w:val="00B1597F"/>
    <w:rsid w:val="00B3049E"/>
    <w:rsid w:val="00B40020"/>
    <w:rsid w:val="00B718F4"/>
    <w:rsid w:val="00BA607F"/>
    <w:rsid w:val="00BC5449"/>
    <w:rsid w:val="00BD5A14"/>
    <w:rsid w:val="00C00756"/>
    <w:rsid w:val="00C270FE"/>
    <w:rsid w:val="00C416BE"/>
    <w:rsid w:val="00C52957"/>
    <w:rsid w:val="00C6072D"/>
    <w:rsid w:val="00C60B68"/>
    <w:rsid w:val="00C64CBC"/>
    <w:rsid w:val="00C70D9B"/>
    <w:rsid w:val="00C711C4"/>
    <w:rsid w:val="00C83C3C"/>
    <w:rsid w:val="00CB3954"/>
    <w:rsid w:val="00CB72FA"/>
    <w:rsid w:val="00CC02FD"/>
    <w:rsid w:val="00CF3E94"/>
    <w:rsid w:val="00D028CA"/>
    <w:rsid w:val="00D04F06"/>
    <w:rsid w:val="00D072EA"/>
    <w:rsid w:val="00D169CE"/>
    <w:rsid w:val="00D173B3"/>
    <w:rsid w:val="00D309FA"/>
    <w:rsid w:val="00D328E8"/>
    <w:rsid w:val="00D33320"/>
    <w:rsid w:val="00D37612"/>
    <w:rsid w:val="00D61461"/>
    <w:rsid w:val="00D95830"/>
    <w:rsid w:val="00DA08B5"/>
    <w:rsid w:val="00DA0D71"/>
    <w:rsid w:val="00DA57CE"/>
    <w:rsid w:val="00DB531F"/>
    <w:rsid w:val="00DE1423"/>
    <w:rsid w:val="00DE32B7"/>
    <w:rsid w:val="00DE3361"/>
    <w:rsid w:val="00DF0826"/>
    <w:rsid w:val="00DF2AB7"/>
    <w:rsid w:val="00DF44EC"/>
    <w:rsid w:val="00E32191"/>
    <w:rsid w:val="00E36595"/>
    <w:rsid w:val="00E373B9"/>
    <w:rsid w:val="00E44107"/>
    <w:rsid w:val="00E510BF"/>
    <w:rsid w:val="00E963BA"/>
    <w:rsid w:val="00EA2DD1"/>
    <w:rsid w:val="00EA3878"/>
    <w:rsid w:val="00EB2AF0"/>
    <w:rsid w:val="00EB7925"/>
    <w:rsid w:val="00EC0875"/>
    <w:rsid w:val="00EC3548"/>
    <w:rsid w:val="00EF1BD3"/>
    <w:rsid w:val="00F0416B"/>
    <w:rsid w:val="00F0597A"/>
    <w:rsid w:val="00F1401A"/>
    <w:rsid w:val="00F16A72"/>
    <w:rsid w:val="00F20791"/>
    <w:rsid w:val="00F25040"/>
    <w:rsid w:val="00F262B6"/>
    <w:rsid w:val="00F447E2"/>
    <w:rsid w:val="00F53127"/>
    <w:rsid w:val="00F72FD6"/>
    <w:rsid w:val="00F81FF4"/>
    <w:rsid w:val="00F853C2"/>
    <w:rsid w:val="00FD2D91"/>
    <w:rsid w:val="00FD5087"/>
    <w:rsid w:val="00FE53EC"/>
    <w:rsid w:val="00FF2B88"/>
    <w:rsid w:val="00FF7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067"/>
    <w:pPr>
      <w:spacing w:after="200"/>
    </w:pPr>
    <w:rPr>
      <w:kern w:val="0"/>
      <w:sz w:val="22"/>
      <w:lang w:val="en-CA"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930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112</TotalTime>
  <Pages>2</Pages>
  <Words>392</Words>
  <Characters>2238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Wing-Yee</dc:creator>
  <cp:keywords/>
  <dc:description/>
  <cp:lastModifiedBy>Jef Ouyang</cp:lastModifiedBy>
  <cp:revision>554</cp:revision>
  <dcterms:created xsi:type="dcterms:W3CDTF">2008-09-24T20:37:00Z</dcterms:created>
  <dcterms:modified xsi:type="dcterms:W3CDTF">2008-09-25T04:28:00Z</dcterms:modified>
</cp:coreProperties>
</file>